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C7" w:rsidRPr="00C73A4D" w:rsidRDefault="005D3096" w:rsidP="00CA358A">
      <w:pPr>
        <w:pStyle w:val="06Cabecera"/>
        <w:jc w:val="left"/>
        <w:rPr>
          <w:lang w:val="en-US"/>
        </w:rPr>
      </w:pPr>
      <w:r w:rsidRPr="00C73A4D">
        <w:rPr>
          <w:lang w:val="en-US"/>
        </w:rPr>
        <w:t>VOCABULARY</w:t>
      </w:r>
    </w:p>
    <w:p w:rsidR="00B149C7" w:rsidRPr="00C73A4D" w:rsidRDefault="00A029B6" w:rsidP="00CA358A">
      <w:pPr>
        <w:pStyle w:val="06Cabecera"/>
        <w:jc w:val="left"/>
        <w:rPr>
          <w:lang w:val="en-US"/>
        </w:rPr>
      </w:pPr>
      <w:r w:rsidRPr="00C73A4D">
        <w:rPr>
          <w:lang w:val="en-US"/>
        </w:rPr>
        <w:t>Classroom language</w:t>
      </w:r>
    </w:p>
    <w:p w:rsidR="00A029B6" w:rsidRPr="00851843" w:rsidRDefault="00851843" w:rsidP="00CA358A">
      <w:pPr>
        <w:pStyle w:val="00ENUNCIADOS"/>
        <w:jc w:val="left"/>
        <w:rPr>
          <w:lang w:val="en-US"/>
        </w:rPr>
      </w:pPr>
      <w:r w:rsidRPr="00851843">
        <w:rPr>
          <w:lang w:val="en-US"/>
        </w:rPr>
        <w:t xml:space="preserve">1. </w:t>
      </w:r>
      <w:r w:rsidR="00A029B6" w:rsidRPr="00851843">
        <w:rPr>
          <w:lang w:val="en-US"/>
        </w:rPr>
        <w:t>Order the words to write questions.</w:t>
      </w:r>
    </w:p>
    <w:p w:rsidR="005D3096" w:rsidRDefault="0095194E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>I / have / C</w:t>
      </w:r>
      <w:r w:rsidR="00A029B6" w:rsidRPr="00B539D0">
        <w:rPr>
          <w:lang w:val="en-US"/>
        </w:rPr>
        <w:t>an / a / rubber</w:t>
      </w:r>
      <w:r>
        <w:rPr>
          <w:lang w:val="en-US"/>
        </w:rPr>
        <w:t>,</w:t>
      </w:r>
      <w:r w:rsidR="00A029B6" w:rsidRPr="00B539D0">
        <w:rPr>
          <w:lang w:val="en-US"/>
        </w:rPr>
        <w:t xml:space="preserve"> / please</w:t>
      </w:r>
      <w:r w:rsidR="00A029B6" w:rsidRPr="00B539D0">
        <w:rPr>
          <w:lang w:val="en-US"/>
        </w:rPr>
        <w:tab/>
      </w:r>
      <w:r w:rsidR="00B539D0" w:rsidRPr="00B539D0">
        <w:rPr>
          <w:lang w:val="en-US"/>
        </w:rPr>
        <w:t xml:space="preserve"> </w:t>
      </w:r>
      <w:proofErr w:type="gramStart"/>
      <w:r w:rsidR="005D3096">
        <w:rPr>
          <w:lang w:val="en-US"/>
        </w:rPr>
        <w:t>/ ?</w:t>
      </w:r>
      <w:proofErr w:type="gramEnd"/>
    </w:p>
    <w:p w:rsidR="00A029B6" w:rsidRPr="00B539D0" w:rsidRDefault="00A029B6" w:rsidP="00CA358A">
      <w:pPr>
        <w:pStyle w:val="03Textonormal"/>
        <w:jc w:val="left"/>
        <w:rPr>
          <w:lang w:val="en-US"/>
        </w:rPr>
      </w:pPr>
      <w:r w:rsidRPr="00B539D0">
        <w:rPr>
          <w:i/>
          <w:u w:val="single"/>
          <w:lang w:val="en-US"/>
        </w:rPr>
        <w:t>Can I have a rubber, please?</w:t>
      </w:r>
    </w:p>
    <w:p w:rsidR="00986CB4" w:rsidRPr="00986CB4" w:rsidRDefault="00851843" w:rsidP="00CA358A">
      <w:pPr>
        <w:pStyle w:val="03Textonormal"/>
        <w:jc w:val="left"/>
        <w:rPr>
          <w:lang w:val="en-US"/>
        </w:rPr>
      </w:pPr>
      <w:r w:rsidRPr="00986CB4">
        <w:rPr>
          <w:lang w:val="en-US"/>
        </w:rPr>
        <w:t xml:space="preserve">1. </w:t>
      </w:r>
      <w:proofErr w:type="gramStart"/>
      <w:r w:rsidR="0095194E">
        <w:rPr>
          <w:lang w:val="en-US"/>
        </w:rPr>
        <w:t>do</w:t>
      </w:r>
      <w:proofErr w:type="gramEnd"/>
      <w:r w:rsidR="0095194E">
        <w:rPr>
          <w:lang w:val="en-US"/>
        </w:rPr>
        <w:t xml:space="preserve"> / say / </w:t>
      </w:r>
      <w:r w:rsidR="005A0C0E">
        <w:rPr>
          <w:lang w:val="en-US"/>
        </w:rPr>
        <w:t>X</w:t>
      </w:r>
      <w:r w:rsidR="0095194E">
        <w:rPr>
          <w:lang w:val="en-US"/>
        </w:rPr>
        <w:t xml:space="preserve"> / in / you / H</w:t>
      </w:r>
      <w:r w:rsidR="00A029B6" w:rsidRPr="00986CB4">
        <w:rPr>
          <w:lang w:val="en-US"/>
        </w:rPr>
        <w:t>ow / English</w:t>
      </w:r>
      <w:r w:rsidR="00986CB4" w:rsidRPr="00986CB4">
        <w:rPr>
          <w:lang w:val="en-US"/>
        </w:rPr>
        <w:t xml:space="preserve"> </w:t>
      </w:r>
      <w:r w:rsidR="00986CB4">
        <w:rPr>
          <w:lang w:val="en-US"/>
        </w:rPr>
        <w:t>/ ?</w:t>
      </w:r>
    </w:p>
    <w:p w:rsidR="00986CB4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A029B6" w:rsidRDefault="00851843" w:rsidP="00CA358A">
      <w:pPr>
        <w:pStyle w:val="03Textonormal"/>
        <w:jc w:val="left"/>
        <w:rPr>
          <w:color w:val="548DD4" w:themeColor="text2" w:themeTint="99"/>
          <w:lang w:val="en-US"/>
        </w:rPr>
      </w:pPr>
      <w:r w:rsidRPr="00986CB4">
        <w:rPr>
          <w:lang w:val="en-US"/>
        </w:rPr>
        <w:t xml:space="preserve">2. </w:t>
      </w:r>
      <w:proofErr w:type="gramStart"/>
      <w:r w:rsidR="0095194E">
        <w:rPr>
          <w:lang w:val="en-US"/>
        </w:rPr>
        <w:t>page</w:t>
      </w:r>
      <w:proofErr w:type="gramEnd"/>
      <w:r w:rsidR="0095194E">
        <w:rPr>
          <w:lang w:val="en-US"/>
        </w:rPr>
        <w:t xml:space="preserve"> / we / are / on / W</w:t>
      </w:r>
      <w:r w:rsidR="00A029B6" w:rsidRPr="00986CB4">
        <w:rPr>
          <w:lang w:val="en-US"/>
        </w:rPr>
        <w:t>hat</w:t>
      </w:r>
      <w:r w:rsidR="00986CB4">
        <w:rPr>
          <w:lang w:val="en-US"/>
        </w:rPr>
        <w:t xml:space="preserve"> / ?</w:t>
      </w:r>
    </w:p>
    <w:p w:rsidR="00986CB4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A029B6" w:rsidRDefault="00851843" w:rsidP="00CA358A">
      <w:pPr>
        <w:pStyle w:val="03Textonormal"/>
        <w:jc w:val="left"/>
        <w:rPr>
          <w:color w:val="548DD4" w:themeColor="text2" w:themeTint="99"/>
          <w:lang w:val="en-US"/>
        </w:rPr>
      </w:pPr>
      <w:r w:rsidRPr="00986CB4">
        <w:rPr>
          <w:lang w:val="en-US"/>
        </w:rPr>
        <w:t xml:space="preserve">3. </w:t>
      </w:r>
      <w:proofErr w:type="gramStart"/>
      <w:r w:rsidR="0095194E">
        <w:rPr>
          <w:lang w:val="en-US"/>
        </w:rPr>
        <w:t>repeat</w:t>
      </w:r>
      <w:proofErr w:type="gramEnd"/>
      <w:r w:rsidR="0095194E">
        <w:rPr>
          <w:lang w:val="en-US"/>
        </w:rPr>
        <w:t xml:space="preserve"> / that / please / you / C</w:t>
      </w:r>
      <w:r w:rsidR="00A029B6" w:rsidRPr="00986CB4">
        <w:rPr>
          <w:lang w:val="en-US"/>
        </w:rPr>
        <w:t xml:space="preserve">an </w:t>
      </w:r>
      <w:r w:rsidR="00986CB4">
        <w:rPr>
          <w:lang w:val="en-US"/>
        </w:rPr>
        <w:t>/ ?</w:t>
      </w:r>
    </w:p>
    <w:p w:rsidR="00986CB4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A029B6" w:rsidRDefault="00851843" w:rsidP="00CA358A">
      <w:pPr>
        <w:pStyle w:val="03Textonormal"/>
        <w:jc w:val="left"/>
        <w:rPr>
          <w:color w:val="548DD4" w:themeColor="text2" w:themeTint="99"/>
          <w:lang w:val="en-US"/>
        </w:rPr>
      </w:pPr>
      <w:r w:rsidRPr="00986CB4">
        <w:rPr>
          <w:lang w:val="en-US"/>
        </w:rPr>
        <w:t xml:space="preserve">4. </w:t>
      </w:r>
      <w:r w:rsidR="0095194E">
        <w:rPr>
          <w:lang w:val="en-US"/>
        </w:rPr>
        <w:t>C</w:t>
      </w:r>
      <w:r w:rsidR="00A029B6" w:rsidRPr="00986CB4">
        <w:rPr>
          <w:lang w:val="en-US"/>
        </w:rPr>
        <w:t>a</w:t>
      </w:r>
      <w:r w:rsidR="005B4BEB">
        <w:rPr>
          <w:lang w:val="en-US"/>
        </w:rPr>
        <w:t>n / a / pen</w:t>
      </w:r>
      <w:r w:rsidR="0095194E">
        <w:rPr>
          <w:lang w:val="en-US"/>
        </w:rPr>
        <w:t>,</w:t>
      </w:r>
      <w:r w:rsidR="005B4BEB">
        <w:rPr>
          <w:lang w:val="en-US"/>
        </w:rPr>
        <w:t xml:space="preserve"> / have / I / please</w:t>
      </w:r>
      <w:r w:rsidR="00986CB4">
        <w:rPr>
          <w:lang w:val="en-US"/>
        </w:rPr>
        <w:t xml:space="preserve"> </w:t>
      </w:r>
      <w:proofErr w:type="gramStart"/>
      <w:r w:rsidR="00986CB4">
        <w:rPr>
          <w:lang w:val="en-US"/>
        </w:rPr>
        <w:t>/ ?</w:t>
      </w:r>
      <w:proofErr w:type="gramEnd"/>
    </w:p>
    <w:p w:rsidR="00986CB4" w:rsidRPr="00391E79" w:rsidRDefault="000430A7" w:rsidP="009E40C8">
      <w:pPr>
        <w:pStyle w:val="07Gaps"/>
        <w:spacing w:after="240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B149C7" w:rsidRPr="00C73A4D" w:rsidRDefault="00B149C7" w:rsidP="00CA358A">
      <w:pPr>
        <w:pStyle w:val="06Cabecera"/>
        <w:jc w:val="left"/>
        <w:rPr>
          <w:lang w:val="en-US"/>
        </w:rPr>
      </w:pPr>
      <w:r w:rsidRPr="00C73A4D">
        <w:rPr>
          <w:lang w:val="en-US"/>
        </w:rPr>
        <w:t>G</w:t>
      </w:r>
      <w:r w:rsidR="00CD5B22" w:rsidRPr="00C73A4D">
        <w:rPr>
          <w:lang w:val="en-US"/>
        </w:rPr>
        <w:t>RAMMAR</w:t>
      </w:r>
    </w:p>
    <w:p w:rsidR="00A029B6" w:rsidRPr="0095194E" w:rsidRDefault="00A029B6" w:rsidP="00CA358A">
      <w:pPr>
        <w:pStyle w:val="06Cabecera"/>
        <w:jc w:val="left"/>
        <w:rPr>
          <w:i/>
          <w:lang w:val="en-US"/>
        </w:rPr>
      </w:pPr>
      <w:proofErr w:type="gramStart"/>
      <w:r w:rsidRPr="0095194E">
        <w:rPr>
          <w:i/>
          <w:lang w:val="en-US"/>
        </w:rPr>
        <w:t>a</w:t>
      </w:r>
      <w:proofErr w:type="gramEnd"/>
      <w:r w:rsidR="00B539D0" w:rsidRPr="0095194E">
        <w:rPr>
          <w:i/>
          <w:lang w:val="en-US"/>
        </w:rPr>
        <w:t xml:space="preserve"> </w:t>
      </w:r>
      <w:r w:rsidRPr="0095194E">
        <w:rPr>
          <w:i/>
          <w:lang w:val="en-US"/>
        </w:rPr>
        <w:t>/</w:t>
      </w:r>
      <w:r w:rsidR="00B539D0" w:rsidRPr="0095194E">
        <w:rPr>
          <w:i/>
          <w:lang w:val="en-US"/>
        </w:rPr>
        <w:t xml:space="preserve"> </w:t>
      </w:r>
      <w:r w:rsidRPr="0095194E">
        <w:rPr>
          <w:i/>
          <w:lang w:val="en-US"/>
        </w:rPr>
        <w:t>an</w:t>
      </w:r>
    </w:p>
    <w:p w:rsidR="00A029B6" w:rsidRPr="00851843" w:rsidRDefault="00C74AFB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2</w:t>
      </w:r>
      <w:r w:rsidR="00851843" w:rsidRPr="00851843">
        <w:rPr>
          <w:lang w:val="en-US"/>
        </w:rPr>
        <w:t xml:space="preserve">. </w:t>
      </w:r>
      <w:r w:rsidR="0042040D">
        <w:rPr>
          <w:lang w:val="en-US"/>
        </w:rPr>
        <w:t>Underline the correct answers.</w:t>
      </w:r>
    </w:p>
    <w:p w:rsidR="0042040D" w:rsidRPr="006678FB" w:rsidRDefault="0042040D" w:rsidP="00CA358A">
      <w:pPr>
        <w:pStyle w:val="03Textonormal"/>
        <w:jc w:val="left"/>
        <w:rPr>
          <w:i/>
          <w:lang w:val="en-US"/>
        </w:rPr>
      </w:pPr>
      <w:r w:rsidRPr="006678FB">
        <w:rPr>
          <w:i/>
          <w:lang w:val="en-US"/>
        </w:rPr>
        <w:t>Here is … email.</w:t>
      </w:r>
    </w:p>
    <w:p w:rsidR="0042040D" w:rsidRPr="006678FB" w:rsidRDefault="0042040D" w:rsidP="00CA358A">
      <w:pPr>
        <w:pStyle w:val="03Textonormal"/>
        <w:jc w:val="left"/>
        <w:rPr>
          <w:i/>
          <w:lang w:val="en-US"/>
        </w:rPr>
      </w:pPr>
      <w:r w:rsidRPr="006678FB">
        <w:rPr>
          <w:i/>
          <w:lang w:val="en-US"/>
        </w:rPr>
        <w:t>a</w:t>
      </w:r>
      <w:r w:rsidR="00AE1C1D" w:rsidRPr="006678FB">
        <w:rPr>
          <w:i/>
          <w:lang w:val="en-US"/>
        </w:rPr>
        <w:t>)</w:t>
      </w:r>
      <w:r w:rsidRPr="006678FB">
        <w:rPr>
          <w:i/>
          <w:lang w:val="en-US"/>
        </w:rPr>
        <w:t xml:space="preserve"> </w:t>
      </w:r>
      <w:proofErr w:type="gramStart"/>
      <w:r w:rsidRPr="006678FB">
        <w:rPr>
          <w:i/>
          <w:u w:val="single"/>
          <w:lang w:val="en-US"/>
        </w:rPr>
        <w:t>an</w:t>
      </w:r>
      <w:proofErr w:type="gramEnd"/>
      <w:r w:rsidRPr="006678FB">
        <w:rPr>
          <w:i/>
          <w:lang w:val="en-US"/>
        </w:rPr>
        <w:tab/>
        <w:t>b</w:t>
      </w:r>
      <w:r w:rsidR="00AE1C1D" w:rsidRPr="006678FB">
        <w:rPr>
          <w:i/>
          <w:lang w:val="en-US"/>
        </w:rPr>
        <w:t>)</w:t>
      </w:r>
      <w:r w:rsidRPr="006678FB">
        <w:rPr>
          <w:i/>
          <w:lang w:val="en-US"/>
        </w:rPr>
        <w:t xml:space="preserve"> a </w:t>
      </w:r>
    </w:p>
    <w:p w:rsidR="0042040D" w:rsidRPr="0042040D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="0042040D" w:rsidRPr="0042040D">
        <w:rPr>
          <w:lang w:val="en-US"/>
        </w:rPr>
        <w:t>I have</w:t>
      </w:r>
      <w:r w:rsidR="0042040D">
        <w:rPr>
          <w:lang w:val="en-US"/>
        </w:rPr>
        <w:t xml:space="preserve"> got</w:t>
      </w:r>
      <w:r w:rsidR="0042040D" w:rsidRPr="0042040D">
        <w:rPr>
          <w:lang w:val="en-US"/>
        </w:rPr>
        <w:t xml:space="preserve"> two brothers and … sister.</w:t>
      </w:r>
    </w:p>
    <w:p w:rsidR="0042040D" w:rsidRDefault="0042040D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>a</w:t>
      </w:r>
      <w:r w:rsidR="00AE1C1D">
        <w:rPr>
          <w:lang w:val="en-US"/>
        </w:rPr>
        <w:t>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ab/>
        <w:t>b</w:t>
      </w:r>
      <w:r w:rsidR="00AE1C1D">
        <w:rPr>
          <w:lang w:val="en-US"/>
        </w:rPr>
        <w:t>)</w:t>
      </w:r>
      <w:r w:rsidR="005B4BEB">
        <w:rPr>
          <w:lang w:val="en-US"/>
        </w:rPr>
        <w:t xml:space="preserve"> a</w:t>
      </w:r>
    </w:p>
    <w:p w:rsidR="0042040D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="0042040D">
        <w:rPr>
          <w:lang w:val="en-US"/>
        </w:rPr>
        <w:t>Send me … photo, please.</w:t>
      </w:r>
    </w:p>
    <w:p w:rsidR="0042040D" w:rsidRDefault="0042040D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>a</w:t>
      </w:r>
      <w:r w:rsidR="00AE1C1D">
        <w:rPr>
          <w:lang w:val="en-US"/>
        </w:rPr>
        <w:t>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ab/>
        <w:t>b</w:t>
      </w:r>
      <w:r w:rsidR="00AE1C1D">
        <w:rPr>
          <w:lang w:val="en-US"/>
        </w:rPr>
        <w:t>)</w:t>
      </w:r>
      <w:r w:rsidR="005B4BEB">
        <w:rPr>
          <w:lang w:val="en-US"/>
        </w:rPr>
        <w:t xml:space="preserve"> a</w:t>
      </w:r>
    </w:p>
    <w:p w:rsidR="0042040D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="000976B2">
        <w:rPr>
          <w:lang w:val="en-US"/>
        </w:rPr>
        <w:t>I’</w:t>
      </w:r>
      <w:r w:rsidR="0042040D">
        <w:rPr>
          <w:lang w:val="en-US"/>
        </w:rPr>
        <w:t>ve</w:t>
      </w:r>
      <w:r w:rsidR="000976B2">
        <w:rPr>
          <w:lang w:val="en-US"/>
        </w:rPr>
        <w:t xml:space="preserve"> got</w:t>
      </w:r>
      <w:r w:rsidR="0042040D">
        <w:rPr>
          <w:lang w:val="en-US"/>
        </w:rPr>
        <w:t xml:space="preserve"> … uncle who lives in London.</w:t>
      </w:r>
    </w:p>
    <w:p w:rsidR="0042040D" w:rsidRPr="0042040D" w:rsidRDefault="0042040D" w:rsidP="00CA358A">
      <w:pPr>
        <w:pStyle w:val="03Textonormal"/>
        <w:jc w:val="left"/>
        <w:rPr>
          <w:color w:val="FF0000"/>
          <w:lang w:val="en-US"/>
        </w:rPr>
      </w:pPr>
      <w:r>
        <w:rPr>
          <w:lang w:val="en-US"/>
        </w:rPr>
        <w:t>a</w:t>
      </w:r>
      <w:r w:rsidR="00AE1C1D">
        <w:rPr>
          <w:lang w:val="en-US"/>
        </w:rPr>
        <w:t>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ab/>
        <w:t>b</w:t>
      </w:r>
      <w:r w:rsidR="00AE1C1D">
        <w:rPr>
          <w:lang w:val="en-US"/>
        </w:rPr>
        <w:t>)</w:t>
      </w:r>
      <w:r w:rsidR="005B4BEB">
        <w:rPr>
          <w:lang w:val="en-US"/>
        </w:rPr>
        <w:t xml:space="preserve"> a</w:t>
      </w:r>
    </w:p>
    <w:p w:rsidR="0042040D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="0042040D">
        <w:rPr>
          <w:lang w:val="en-US"/>
        </w:rPr>
        <w:t>She hasn’t got … internet connection.</w:t>
      </w:r>
    </w:p>
    <w:p w:rsidR="0042040D" w:rsidRDefault="0042040D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>a</w:t>
      </w:r>
      <w:r w:rsidR="00AE1C1D">
        <w:rPr>
          <w:lang w:val="en-US"/>
        </w:rPr>
        <w:t>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ab/>
        <w:t>b</w:t>
      </w:r>
      <w:r w:rsidR="00AE1C1D">
        <w:rPr>
          <w:lang w:val="en-US"/>
        </w:rPr>
        <w:t>)</w:t>
      </w:r>
      <w:r w:rsidR="005B4BEB">
        <w:rPr>
          <w:lang w:val="en-US"/>
        </w:rPr>
        <w:t xml:space="preserve"> a</w:t>
      </w:r>
    </w:p>
    <w:p w:rsidR="0042040D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5. </w:t>
      </w:r>
      <w:r w:rsidR="0042040D">
        <w:rPr>
          <w:lang w:val="en-US"/>
        </w:rPr>
        <w:t>Are you … singer?</w:t>
      </w:r>
    </w:p>
    <w:p w:rsidR="0042040D" w:rsidRPr="0042040D" w:rsidRDefault="0042040D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>a</w:t>
      </w:r>
      <w:r w:rsidR="00AE1C1D">
        <w:rPr>
          <w:lang w:val="en-US"/>
        </w:rPr>
        <w:t>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ab/>
        <w:t>b</w:t>
      </w:r>
      <w:r w:rsidR="00AE1C1D">
        <w:rPr>
          <w:lang w:val="en-US"/>
        </w:rPr>
        <w:t>)</w:t>
      </w:r>
      <w:r w:rsidR="005B4BEB">
        <w:rPr>
          <w:lang w:val="en-US"/>
        </w:rPr>
        <w:t xml:space="preserve"> a</w:t>
      </w:r>
    </w:p>
    <w:p w:rsidR="0042040D" w:rsidRDefault="0042040D" w:rsidP="00CA358A">
      <w:pPr>
        <w:rPr>
          <w:rFonts w:cs="Arial"/>
          <w:szCs w:val="19"/>
        </w:rPr>
      </w:pPr>
    </w:p>
    <w:p w:rsidR="004471B0" w:rsidRDefault="004471B0">
      <w:pPr>
        <w:widowControl/>
        <w:suppressAutoHyphens w:val="0"/>
        <w:spacing w:after="200" w:line="276" w:lineRule="auto"/>
        <w:rPr>
          <w:rFonts w:ascii="Arial" w:eastAsiaTheme="minorHAnsi" w:hAnsi="Arial" w:cs="Arial"/>
          <w:i/>
          <w:lang w:eastAsia="en-US"/>
        </w:rPr>
      </w:pPr>
      <w:r>
        <w:rPr>
          <w:i/>
        </w:rPr>
        <w:br w:type="page"/>
      </w:r>
    </w:p>
    <w:p w:rsidR="00A029B6" w:rsidRPr="00C73A4D" w:rsidRDefault="00A029B6" w:rsidP="00CA358A">
      <w:pPr>
        <w:pStyle w:val="06Cabecera"/>
        <w:jc w:val="left"/>
        <w:rPr>
          <w:i/>
          <w:lang w:val="en-US"/>
        </w:rPr>
      </w:pPr>
      <w:proofErr w:type="gramStart"/>
      <w:r w:rsidRPr="00C73A4D">
        <w:rPr>
          <w:i/>
          <w:lang w:val="en-US"/>
        </w:rPr>
        <w:lastRenderedPageBreak/>
        <w:t>and</w:t>
      </w:r>
      <w:proofErr w:type="gramEnd"/>
    </w:p>
    <w:p w:rsidR="00760B54" w:rsidRPr="00851843" w:rsidRDefault="00C74AFB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3</w:t>
      </w:r>
      <w:r w:rsidR="00851843" w:rsidRPr="00851843">
        <w:rPr>
          <w:lang w:val="en-US"/>
        </w:rPr>
        <w:t xml:space="preserve">. </w:t>
      </w:r>
      <w:r w:rsidR="000976B2" w:rsidRPr="000976B2">
        <w:rPr>
          <w:lang w:val="en-US"/>
        </w:rPr>
        <w:t>Join the two sentences together to make one sentence.</w:t>
      </w:r>
    </w:p>
    <w:p w:rsidR="000976B2" w:rsidRPr="00B539D0" w:rsidRDefault="000976B2" w:rsidP="00CA358A">
      <w:pPr>
        <w:pStyle w:val="03Textonormal"/>
        <w:jc w:val="left"/>
        <w:rPr>
          <w:i/>
          <w:lang w:val="en-US"/>
        </w:rPr>
      </w:pPr>
      <w:r w:rsidRPr="00B539D0">
        <w:rPr>
          <w:i/>
          <w:lang w:val="en-US"/>
        </w:rPr>
        <w:t>I’ve got one uncle. Joe’s got two uncles.</w:t>
      </w:r>
    </w:p>
    <w:p w:rsidR="000976B2" w:rsidRPr="000976B2" w:rsidRDefault="000976B2" w:rsidP="00CA358A">
      <w:pPr>
        <w:pStyle w:val="03Textonormal"/>
        <w:jc w:val="left"/>
        <w:rPr>
          <w:i/>
          <w:u w:val="single"/>
          <w:lang w:val="en-US"/>
        </w:rPr>
      </w:pPr>
      <w:r w:rsidRPr="000976B2">
        <w:rPr>
          <w:i/>
          <w:u w:val="single"/>
          <w:lang w:val="en-US"/>
        </w:rPr>
        <w:t xml:space="preserve">I’ve got one uncle and </w:t>
      </w:r>
      <w:r>
        <w:rPr>
          <w:i/>
          <w:u w:val="single"/>
          <w:lang w:val="en-US"/>
        </w:rPr>
        <w:t>Joe’s got two uncles</w:t>
      </w:r>
      <w:r w:rsidRPr="000976B2">
        <w:rPr>
          <w:i/>
          <w:u w:val="single"/>
          <w:lang w:val="en-US"/>
        </w:rPr>
        <w:t>.</w:t>
      </w:r>
    </w:p>
    <w:p w:rsidR="00760B54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="000976B2">
        <w:rPr>
          <w:lang w:val="en-US"/>
        </w:rPr>
        <w:t>Kay’s got one brother. Sophie’s got two sisters.</w:t>
      </w:r>
    </w:p>
    <w:p w:rsidR="005B4BEB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0976B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="000976B2">
        <w:rPr>
          <w:lang w:val="en-US"/>
        </w:rPr>
        <w:t>Sam is American. Ben is British.</w:t>
      </w:r>
    </w:p>
    <w:p w:rsidR="005B4BEB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760B54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="000976B2">
        <w:rPr>
          <w:lang w:val="en-US"/>
        </w:rPr>
        <w:t xml:space="preserve">My mum’s got a </w:t>
      </w:r>
      <w:proofErr w:type="spellStart"/>
      <w:r w:rsidR="000976B2">
        <w:rPr>
          <w:lang w:val="en-US"/>
        </w:rPr>
        <w:t>smartphone</w:t>
      </w:r>
      <w:proofErr w:type="spellEnd"/>
      <w:r w:rsidR="000976B2">
        <w:rPr>
          <w:lang w:val="en-US"/>
        </w:rPr>
        <w:t>. My dad’s got a tablet.</w:t>
      </w:r>
    </w:p>
    <w:p w:rsidR="005B4BEB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0976B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="000976B2">
        <w:rPr>
          <w:lang w:val="en-US"/>
        </w:rPr>
        <w:t>This is an email. This is a document.</w:t>
      </w:r>
    </w:p>
    <w:p w:rsidR="005B4BEB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0976B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5. </w:t>
      </w:r>
      <w:r w:rsidR="0095194E">
        <w:rPr>
          <w:lang w:val="en-US"/>
        </w:rPr>
        <w:t>My grandfather’</w:t>
      </w:r>
      <w:r w:rsidR="000976B2">
        <w:rPr>
          <w:lang w:val="en-US"/>
        </w:rPr>
        <w:t xml:space="preserve">s got two brothers. </w:t>
      </w:r>
      <w:r w:rsidR="0095194E">
        <w:rPr>
          <w:lang w:val="en-US"/>
        </w:rPr>
        <w:t>My grandmother’</w:t>
      </w:r>
      <w:r w:rsidR="000976B2">
        <w:rPr>
          <w:lang w:val="en-US"/>
        </w:rPr>
        <w:t>s got three sisters.</w:t>
      </w:r>
    </w:p>
    <w:p w:rsidR="005B4BEB" w:rsidRPr="00391E79" w:rsidRDefault="000430A7" w:rsidP="00285A90">
      <w:pPr>
        <w:pStyle w:val="07Gaps"/>
        <w:rPr>
          <w:lang w:val="en-US"/>
        </w:rPr>
      </w:pPr>
      <w:r w:rsidRPr="00391E79">
        <w:rPr>
          <w:lang w:val="en-US"/>
        </w:rPr>
        <w:t>__________________________________________________________________________</w:t>
      </w:r>
    </w:p>
    <w:p w:rsidR="005B4BEB" w:rsidRDefault="005B4BEB" w:rsidP="00CA358A">
      <w:pPr>
        <w:pStyle w:val="01SOLUCIONES"/>
        <w:jc w:val="left"/>
        <w:rPr>
          <w:lang w:val="en-US"/>
        </w:rPr>
      </w:pPr>
    </w:p>
    <w:sectPr w:rsidR="005B4BEB" w:rsidSect="0032780E">
      <w:headerReference w:type="default" r:id="rId7"/>
      <w:footerReference w:type="default" r:id="rId8"/>
      <w:pgSz w:w="11907" w:h="16840" w:code="9"/>
      <w:pgMar w:top="2410" w:right="851" w:bottom="1418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1B7" w:rsidRDefault="00D841B7" w:rsidP="00B149C7">
      <w:r>
        <w:separator/>
      </w:r>
    </w:p>
  </w:endnote>
  <w:endnote w:type="continuationSeparator" w:id="0">
    <w:p w:rsidR="00D841B7" w:rsidRDefault="00D841B7" w:rsidP="00B14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 Pro Black Cond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C8" w:rsidRPr="009E40C8" w:rsidRDefault="009E40C8" w:rsidP="009E40C8">
    <w:pPr>
      <w:pStyle w:val="Footer"/>
      <w:rPr>
        <w:rFonts w:ascii="Myriad Pro Black Cond" w:hAnsi="Myriad Pro Black Cond"/>
        <w:sz w:val="28"/>
        <w:szCs w:val="28"/>
      </w:rPr>
    </w:pPr>
    <w:r w:rsidRPr="00A96307">
      <w:rPr>
        <w:rFonts w:ascii="Arial" w:hAnsi="Arial" w:cs="Arial"/>
        <w:b/>
      </w:rPr>
      <w:t xml:space="preserve">English </w:t>
    </w:r>
    <w:r w:rsidRPr="00A96307">
      <w:rPr>
        <w:rFonts w:ascii="Arial" w:hAnsi="Arial" w:cs="Arial"/>
        <w:b/>
        <w:noProof/>
      </w:rPr>
      <w:t>–</w:t>
    </w:r>
    <w:r w:rsidRPr="00A96307">
      <w:rPr>
        <w:rFonts w:ascii="Arial" w:hAnsi="Arial" w:cs="Arial"/>
        <w:b/>
        <w:noProof/>
        <w:sz w:val="16"/>
        <w:szCs w:val="16"/>
      </w:rPr>
      <w:t xml:space="preserve"> Comunicación y Sociedad 1</w:t>
    </w:r>
    <w:r w:rsidRPr="009909FA">
      <w:rPr>
        <w:rFonts w:ascii="Myriad Pro Black Cond" w:hAnsi="Myriad Pro Black Cond"/>
        <w:sz w:val="28"/>
        <w:szCs w:val="28"/>
      </w:rPr>
      <w:tab/>
    </w:r>
    <w:r w:rsidRPr="009909FA">
      <w:rPr>
        <w:rFonts w:ascii="Myriad Pro Black Cond" w:hAnsi="Myriad Pro Black Cond"/>
        <w:sz w:val="28"/>
        <w:szCs w:val="28"/>
      </w:rPr>
      <w:tab/>
    </w:r>
    <w:r w:rsidRPr="009909FA">
      <w:rPr>
        <w:rFonts w:ascii="Myriad Pro Black Cond" w:hAnsi="Myriad Pro Black Cond"/>
        <w:noProof/>
        <w:sz w:val="28"/>
        <w:szCs w:val="28"/>
        <w:lang w:val="en-GB" w:eastAsia="en-GB"/>
      </w:rPr>
      <w:drawing>
        <wp:inline distT="0" distB="0" distL="0" distR="0">
          <wp:extent cx="180000" cy="162344"/>
          <wp:effectExtent l="19050" t="0" r="0" b="0"/>
          <wp:docPr id="5" name="7 Imagen" descr="SOLO OLASlogoPROFESIONAL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OLO OLASlogoPROFESIONAL_CMY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" cy="162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1B7" w:rsidRDefault="00D841B7" w:rsidP="00B149C7">
      <w:r>
        <w:separator/>
      </w:r>
    </w:p>
  </w:footnote>
  <w:footnote w:type="continuationSeparator" w:id="0">
    <w:p w:rsidR="00D841B7" w:rsidRDefault="00D841B7" w:rsidP="00B14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C8" w:rsidRDefault="0032780E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-534035</wp:posOffset>
          </wp:positionH>
          <wp:positionV relativeFrom="paragraph">
            <wp:posOffset>-457200</wp:posOffset>
          </wp:positionV>
          <wp:extent cx="7258050" cy="1381125"/>
          <wp:effectExtent l="19050" t="0" r="0" b="0"/>
          <wp:wrapNone/>
          <wp:docPr id="4" name="Picture 2" descr="CABECERAS_english_PREVI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ERAS_english_PREVI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8050" cy="1381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466D"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30723" type="#_x0000_t202" style="position:absolute;margin-left:28.15pt;margin-top:328.2pt;width:23.25pt;height:201.45pt;z-index:251662336;visibility:visible;mso-width-percent:400;mso-position-horizontal-relative:left-margin-area;mso-position-vertical-relative:page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" stroked="f">
          <v:textbox style="layout-flow:vertical;mso-layout-flow-alt:bottom-to-top;mso-fit-shape-to-text:t">
            <w:txbxContent>
              <w:p w:rsidR="009E40C8" w:rsidRDefault="009E40C8" w:rsidP="009E40C8">
                <w:pPr>
                  <w:pStyle w:val="NormalWeb"/>
                  <w:spacing w:before="0" w:beforeAutospacing="0" w:after="0" w:afterAutospacing="0"/>
                  <w:textAlignment w:val="baseline"/>
                </w:pPr>
                <w:r>
                  <w:rPr>
                    <w:rFonts w:ascii="Arial" w:eastAsia="MS PGothic" w:hAnsi="Arial" w:cs="+mn-cs"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© </w:t>
                </w:r>
                <w:r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MACMILLAN </w:t>
                </w:r>
                <w:proofErr w:type="spellStart"/>
                <w:r w:rsidRPr="001708DE"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>Profesional</w:t>
                </w:r>
                <w:proofErr w:type="spellEnd"/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/ </w:t>
                </w:r>
                <w:proofErr w:type="spellStart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Pho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tocopiable</w:t>
                </w:r>
                <w:proofErr w:type="spellEnd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m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aterial</w:t>
                </w:r>
              </w:p>
            </w:txbxContent>
          </v:textbox>
          <w10:wrap anchorx="margin" anchory="page"/>
        </v:shape>
      </w:pict>
    </w:r>
    <w:r w:rsidR="0043466D">
      <w:rPr>
        <w:noProof/>
        <w:lang w:val="en-GB" w:eastAsia="en-GB"/>
      </w:rPr>
      <w:pict>
        <v:rect id="_x0000_s30722" style="position:absolute;margin-left:90.35pt;margin-top:-14.85pt;width:257.6pt;height:29.7pt;z-index:251661312;mso-position-horizontal-relative:text;mso-position-vertical-relative:text" stroked="f">
          <v:fill opacity="0"/>
          <v:textbox>
            <w:txbxContent>
              <w:p w:rsidR="009E40C8" w:rsidRPr="000659A4" w:rsidRDefault="009E40C8" w:rsidP="009E40C8">
                <w:pP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</w:pPr>
                <w: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  <w:t>Have you got a memory stick</w:t>
                </w:r>
                <w:r w:rsidRPr="000659A4"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  <w:t>?</w:t>
                </w:r>
              </w:p>
            </w:txbxContent>
          </v:textbox>
        </v:rect>
      </w:pict>
    </w:r>
    <w:r w:rsidR="0043466D">
      <w:rPr>
        <w:noProof/>
        <w:lang w:val="en-GB" w:eastAsia="en-GB"/>
      </w:rPr>
      <w:pict>
        <v:rect id="_x0000_s30721" style="position:absolute;margin-left:29.85pt;margin-top:-17.6pt;width:40.9pt;height:39.2pt;z-index:251660288;mso-position-horizontal-relative:text;mso-position-vertical-relative:text" stroked="f" strokecolor="white [3212]">
          <v:fill opacity="0"/>
          <v:textbox style="mso-next-textbox:#_x0000_s30721">
            <w:txbxContent>
              <w:p w:rsidR="009E40C8" w:rsidRPr="00A96307" w:rsidRDefault="009E40C8" w:rsidP="009E40C8">
                <w:pPr>
                  <w:rPr>
                    <w:rFonts w:ascii="Arial" w:hAnsi="Arial" w:cs="Arial"/>
                    <w:b/>
                    <w:sz w:val="72"/>
                    <w:szCs w:val="72"/>
                    <w:lang w:val="es-ES"/>
                  </w:rPr>
                </w:pPr>
                <w:r>
                  <w:rPr>
                    <w:rFonts w:ascii="Arial" w:hAnsi="Arial" w:cs="Arial"/>
                    <w:b/>
                    <w:sz w:val="72"/>
                    <w:szCs w:val="72"/>
                    <w:lang w:val="es-ES"/>
                  </w:rPr>
                  <w:t>2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FCF"/>
    <w:multiLevelType w:val="hybridMultilevel"/>
    <w:tmpl w:val="48CAB9F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2E6D"/>
    <w:multiLevelType w:val="hybridMultilevel"/>
    <w:tmpl w:val="6116E972"/>
    <w:lvl w:ilvl="0" w:tplc="8A2C2C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774B9"/>
    <w:multiLevelType w:val="hybridMultilevel"/>
    <w:tmpl w:val="022A840E"/>
    <w:lvl w:ilvl="0" w:tplc="461AEA1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EE782C"/>
    <w:multiLevelType w:val="hybridMultilevel"/>
    <w:tmpl w:val="7D0EE0DC"/>
    <w:lvl w:ilvl="0" w:tplc="9EB072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5F629F"/>
    <w:multiLevelType w:val="hybridMultilevel"/>
    <w:tmpl w:val="44B067D2"/>
    <w:lvl w:ilvl="0" w:tplc="C3263BE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240" w:hanging="360"/>
      </w:pPr>
    </w:lvl>
    <w:lvl w:ilvl="2" w:tplc="0C0A001B" w:tentative="1">
      <w:start w:val="1"/>
      <w:numFmt w:val="lowerRoman"/>
      <w:lvlText w:val="%3."/>
      <w:lvlJc w:val="right"/>
      <w:pPr>
        <w:ind w:left="3960" w:hanging="180"/>
      </w:pPr>
    </w:lvl>
    <w:lvl w:ilvl="3" w:tplc="0C0A000F" w:tentative="1">
      <w:start w:val="1"/>
      <w:numFmt w:val="decimal"/>
      <w:lvlText w:val="%4."/>
      <w:lvlJc w:val="left"/>
      <w:pPr>
        <w:ind w:left="4680" w:hanging="360"/>
      </w:pPr>
    </w:lvl>
    <w:lvl w:ilvl="4" w:tplc="0C0A0019" w:tentative="1">
      <w:start w:val="1"/>
      <w:numFmt w:val="lowerLetter"/>
      <w:lvlText w:val="%5."/>
      <w:lvlJc w:val="left"/>
      <w:pPr>
        <w:ind w:left="5400" w:hanging="360"/>
      </w:pPr>
    </w:lvl>
    <w:lvl w:ilvl="5" w:tplc="0C0A001B" w:tentative="1">
      <w:start w:val="1"/>
      <w:numFmt w:val="lowerRoman"/>
      <w:lvlText w:val="%6."/>
      <w:lvlJc w:val="right"/>
      <w:pPr>
        <w:ind w:left="6120" w:hanging="180"/>
      </w:pPr>
    </w:lvl>
    <w:lvl w:ilvl="6" w:tplc="0C0A000F" w:tentative="1">
      <w:start w:val="1"/>
      <w:numFmt w:val="decimal"/>
      <w:lvlText w:val="%7."/>
      <w:lvlJc w:val="left"/>
      <w:pPr>
        <w:ind w:left="6840" w:hanging="360"/>
      </w:pPr>
    </w:lvl>
    <w:lvl w:ilvl="7" w:tplc="0C0A0019" w:tentative="1">
      <w:start w:val="1"/>
      <w:numFmt w:val="lowerLetter"/>
      <w:lvlText w:val="%8."/>
      <w:lvlJc w:val="left"/>
      <w:pPr>
        <w:ind w:left="7560" w:hanging="360"/>
      </w:pPr>
    </w:lvl>
    <w:lvl w:ilvl="8" w:tplc="0C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41E7878"/>
    <w:multiLevelType w:val="hybridMultilevel"/>
    <w:tmpl w:val="2F40379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4322"/>
    <w:multiLevelType w:val="hybridMultilevel"/>
    <w:tmpl w:val="FCE0CC86"/>
    <w:lvl w:ilvl="0" w:tplc="4FDAE976">
      <w:start w:val="1"/>
      <w:numFmt w:val="decimal"/>
      <w:lvlText w:val="%1"/>
      <w:lvlJc w:val="left"/>
      <w:pPr>
        <w:ind w:left="1410" w:hanging="64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45" w:hanging="360"/>
      </w:pPr>
    </w:lvl>
    <w:lvl w:ilvl="2" w:tplc="0C0A001B" w:tentative="1">
      <w:start w:val="1"/>
      <w:numFmt w:val="lowerRoman"/>
      <w:lvlText w:val="%3."/>
      <w:lvlJc w:val="right"/>
      <w:pPr>
        <w:ind w:left="2565" w:hanging="180"/>
      </w:pPr>
    </w:lvl>
    <w:lvl w:ilvl="3" w:tplc="0C0A000F" w:tentative="1">
      <w:start w:val="1"/>
      <w:numFmt w:val="decimal"/>
      <w:lvlText w:val="%4."/>
      <w:lvlJc w:val="left"/>
      <w:pPr>
        <w:ind w:left="3285" w:hanging="360"/>
      </w:pPr>
    </w:lvl>
    <w:lvl w:ilvl="4" w:tplc="0C0A0019" w:tentative="1">
      <w:start w:val="1"/>
      <w:numFmt w:val="lowerLetter"/>
      <w:lvlText w:val="%5."/>
      <w:lvlJc w:val="left"/>
      <w:pPr>
        <w:ind w:left="4005" w:hanging="360"/>
      </w:pPr>
    </w:lvl>
    <w:lvl w:ilvl="5" w:tplc="0C0A001B" w:tentative="1">
      <w:start w:val="1"/>
      <w:numFmt w:val="lowerRoman"/>
      <w:lvlText w:val="%6."/>
      <w:lvlJc w:val="right"/>
      <w:pPr>
        <w:ind w:left="4725" w:hanging="180"/>
      </w:pPr>
    </w:lvl>
    <w:lvl w:ilvl="6" w:tplc="0C0A000F" w:tentative="1">
      <w:start w:val="1"/>
      <w:numFmt w:val="decimal"/>
      <w:lvlText w:val="%7."/>
      <w:lvlJc w:val="left"/>
      <w:pPr>
        <w:ind w:left="5445" w:hanging="360"/>
      </w:pPr>
    </w:lvl>
    <w:lvl w:ilvl="7" w:tplc="0C0A0019" w:tentative="1">
      <w:start w:val="1"/>
      <w:numFmt w:val="lowerLetter"/>
      <w:lvlText w:val="%8."/>
      <w:lvlJc w:val="left"/>
      <w:pPr>
        <w:ind w:left="6165" w:hanging="360"/>
      </w:pPr>
    </w:lvl>
    <w:lvl w:ilvl="8" w:tplc="0C0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177775A2"/>
    <w:multiLevelType w:val="hybridMultilevel"/>
    <w:tmpl w:val="ACC0C07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71FC5"/>
    <w:multiLevelType w:val="hybridMultilevel"/>
    <w:tmpl w:val="7D8CD22A"/>
    <w:lvl w:ilvl="0" w:tplc="BB9E229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9994973"/>
    <w:multiLevelType w:val="hybridMultilevel"/>
    <w:tmpl w:val="90BE485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C810C0"/>
    <w:multiLevelType w:val="hybridMultilevel"/>
    <w:tmpl w:val="F692CF74"/>
    <w:lvl w:ilvl="0" w:tplc="9A2AA7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996861"/>
    <w:multiLevelType w:val="hybridMultilevel"/>
    <w:tmpl w:val="DB12EC06"/>
    <w:lvl w:ilvl="0" w:tplc="E7880B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E72142"/>
    <w:multiLevelType w:val="multilevel"/>
    <w:tmpl w:val="A8961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1C244C14"/>
    <w:multiLevelType w:val="hybridMultilevel"/>
    <w:tmpl w:val="7D826B90"/>
    <w:lvl w:ilvl="0" w:tplc="A6BC0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3A42D8"/>
    <w:multiLevelType w:val="hybridMultilevel"/>
    <w:tmpl w:val="9DDCB0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50931"/>
    <w:multiLevelType w:val="hybridMultilevel"/>
    <w:tmpl w:val="1C16E7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6585D"/>
    <w:multiLevelType w:val="hybridMultilevel"/>
    <w:tmpl w:val="C2269F76"/>
    <w:lvl w:ilvl="0" w:tplc="1D2EB99A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C97324"/>
    <w:multiLevelType w:val="hybridMultilevel"/>
    <w:tmpl w:val="E42C0B96"/>
    <w:lvl w:ilvl="0" w:tplc="E4343B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7D4BD8"/>
    <w:multiLevelType w:val="hybridMultilevel"/>
    <w:tmpl w:val="8F229CD4"/>
    <w:lvl w:ilvl="0" w:tplc="180E3FC4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69F2424"/>
    <w:multiLevelType w:val="hybridMultilevel"/>
    <w:tmpl w:val="C8FE4B6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01B13"/>
    <w:multiLevelType w:val="hybridMultilevel"/>
    <w:tmpl w:val="85AED714"/>
    <w:lvl w:ilvl="0" w:tplc="DD30251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1">
    <w:nsid w:val="388D292F"/>
    <w:multiLevelType w:val="hybridMultilevel"/>
    <w:tmpl w:val="702CDD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07C13"/>
    <w:multiLevelType w:val="hybridMultilevel"/>
    <w:tmpl w:val="194E3ACA"/>
    <w:lvl w:ilvl="0" w:tplc="D0A6FE6C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3F51A3"/>
    <w:multiLevelType w:val="hybridMultilevel"/>
    <w:tmpl w:val="C1D2382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A06A5"/>
    <w:multiLevelType w:val="hybridMultilevel"/>
    <w:tmpl w:val="598E2526"/>
    <w:lvl w:ilvl="0" w:tplc="E210115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>
    <w:nsid w:val="486210FB"/>
    <w:multiLevelType w:val="hybridMultilevel"/>
    <w:tmpl w:val="BDE46C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0665D"/>
    <w:multiLevelType w:val="hybridMultilevel"/>
    <w:tmpl w:val="EEAAB0DC"/>
    <w:lvl w:ilvl="0" w:tplc="7CFEA120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CF63F2"/>
    <w:multiLevelType w:val="hybridMultilevel"/>
    <w:tmpl w:val="796CA8D4"/>
    <w:lvl w:ilvl="0" w:tplc="6E563BFA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E1797A"/>
    <w:multiLevelType w:val="hybridMultilevel"/>
    <w:tmpl w:val="66565B5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8D2861"/>
    <w:multiLevelType w:val="hybridMultilevel"/>
    <w:tmpl w:val="FE4A21AC"/>
    <w:lvl w:ilvl="0" w:tplc="B04E576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881CCB"/>
    <w:multiLevelType w:val="hybridMultilevel"/>
    <w:tmpl w:val="86D4F7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97962"/>
    <w:multiLevelType w:val="hybridMultilevel"/>
    <w:tmpl w:val="D826BF9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7546C"/>
    <w:multiLevelType w:val="hybridMultilevel"/>
    <w:tmpl w:val="D6F2B0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0557EE"/>
    <w:multiLevelType w:val="hybridMultilevel"/>
    <w:tmpl w:val="16C043F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A69AF"/>
    <w:multiLevelType w:val="hybridMultilevel"/>
    <w:tmpl w:val="CF5E00C0"/>
    <w:lvl w:ilvl="0" w:tplc="7CF66F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B904F9D"/>
    <w:multiLevelType w:val="hybridMultilevel"/>
    <w:tmpl w:val="B0C8903E"/>
    <w:lvl w:ilvl="0" w:tplc="FA36948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6">
    <w:nsid w:val="6D552918"/>
    <w:multiLevelType w:val="hybridMultilevel"/>
    <w:tmpl w:val="E0D041A6"/>
    <w:lvl w:ilvl="0" w:tplc="D94600E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D62F9C"/>
    <w:multiLevelType w:val="multilevel"/>
    <w:tmpl w:val="5EFA00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92E2128"/>
    <w:multiLevelType w:val="hybridMultilevel"/>
    <w:tmpl w:val="B84CEBC2"/>
    <w:lvl w:ilvl="0" w:tplc="D6343F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EC7629F"/>
    <w:multiLevelType w:val="hybridMultilevel"/>
    <w:tmpl w:val="05C0032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6"/>
  </w:num>
  <w:num w:numId="3">
    <w:abstractNumId w:val="11"/>
  </w:num>
  <w:num w:numId="4">
    <w:abstractNumId w:val="34"/>
  </w:num>
  <w:num w:numId="5">
    <w:abstractNumId w:val="10"/>
  </w:num>
  <w:num w:numId="6">
    <w:abstractNumId w:val="29"/>
  </w:num>
  <w:num w:numId="7">
    <w:abstractNumId w:val="3"/>
  </w:num>
  <w:num w:numId="8">
    <w:abstractNumId w:val="4"/>
  </w:num>
  <w:num w:numId="9">
    <w:abstractNumId w:val="27"/>
  </w:num>
  <w:num w:numId="10">
    <w:abstractNumId w:val="35"/>
  </w:num>
  <w:num w:numId="11">
    <w:abstractNumId w:val="24"/>
  </w:num>
  <w:num w:numId="12">
    <w:abstractNumId w:val="20"/>
  </w:num>
  <w:num w:numId="13">
    <w:abstractNumId w:val="6"/>
  </w:num>
  <w:num w:numId="14">
    <w:abstractNumId w:val="1"/>
  </w:num>
  <w:num w:numId="15">
    <w:abstractNumId w:val="26"/>
  </w:num>
  <w:num w:numId="16">
    <w:abstractNumId w:val="8"/>
  </w:num>
  <w:num w:numId="17">
    <w:abstractNumId w:val="16"/>
  </w:num>
  <w:num w:numId="18">
    <w:abstractNumId w:val="2"/>
  </w:num>
  <w:num w:numId="19">
    <w:abstractNumId w:val="22"/>
  </w:num>
  <w:num w:numId="20">
    <w:abstractNumId w:val="13"/>
  </w:num>
  <w:num w:numId="21">
    <w:abstractNumId w:val="18"/>
  </w:num>
  <w:num w:numId="22">
    <w:abstractNumId w:val="38"/>
  </w:num>
  <w:num w:numId="23">
    <w:abstractNumId w:val="17"/>
  </w:num>
  <w:num w:numId="24">
    <w:abstractNumId w:val="14"/>
  </w:num>
  <w:num w:numId="25">
    <w:abstractNumId w:val="28"/>
  </w:num>
  <w:num w:numId="26">
    <w:abstractNumId w:val="31"/>
  </w:num>
  <w:num w:numId="27">
    <w:abstractNumId w:val="30"/>
  </w:num>
  <w:num w:numId="28">
    <w:abstractNumId w:val="5"/>
  </w:num>
  <w:num w:numId="29">
    <w:abstractNumId w:val="0"/>
  </w:num>
  <w:num w:numId="30">
    <w:abstractNumId w:val="23"/>
  </w:num>
  <w:num w:numId="31">
    <w:abstractNumId w:val="9"/>
  </w:num>
  <w:num w:numId="32">
    <w:abstractNumId w:val="15"/>
  </w:num>
  <w:num w:numId="33">
    <w:abstractNumId w:val="19"/>
  </w:num>
  <w:num w:numId="34">
    <w:abstractNumId w:val="33"/>
  </w:num>
  <w:num w:numId="35">
    <w:abstractNumId w:val="21"/>
  </w:num>
  <w:num w:numId="36">
    <w:abstractNumId w:val="37"/>
  </w:num>
  <w:num w:numId="37">
    <w:abstractNumId w:val="25"/>
  </w:num>
  <w:num w:numId="38">
    <w:abstractNumId w:val="7"/>
  </w:num>
  <w:num w:numId="39">
    <w:abstractNumId w:val="39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32770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/>
  <w:rsids>
    <w:rsidRoot w:val="004735AB"/>
    <w:rsid w:val="00003624"/>
    <w:rsid w:val="000430A7"/>
    <w:rsid w:val="00062B89"/>
    <w:rsid w:val="00066052"/>
    <w:rsid w:val="000976B2"/>
    <w:rsid w:val="000A7A59"/>
    <w:rsid w:val="000C7CBF"/>
    <w:rsid w:val="000C7CCC"/>
    <w:rsid w:val="000F4BE3"/>
    <w:rsid w:val="000F69DC"/>
    <w:rsid w:val="00142DB2"/>
    <w:rsid w:val="0014770B"/>
    <w:rsid w:val="001621FE"/>
    <w:rsid w:val="00175671"/>
    <w:rsid w:val="00182226"/>
    <w:rsid w:val="0018399D"/>
    <w:rsid w:val="001E140E"/>
    <w:rsid w:val="001F15BF"/>
    <w:rsid w:val="00204C5C"/>
    <w:rsid w:val="002223E3"/>
    <w:rsid w:val="0026158C"/>
    <w:rsid w:val="00285A90"/>
    <w:rsid w:val="00295F43"/>
    <w:rsid w:val="0032780E"/>
    <w:rsid w:val="00343C28"/>
    <w:rsid w:val="0035066F"/>
    <w:rsid w:val="00391E79"/>
    <w:rsid w:val="00392D6E"/>
    <w:rsid w:val="003E40A8"/>
    <w:rsid w:val="004165A0"/>
    <w:rsid w:val="0042040D"/>
    <w:rsid w:val="00432BEB"/>
    <w:rsid w:val="0043466D"/>
    <w:rsid w:val="00442B58"/>
    <w:rsid w:val="004471B0"/>
    <w:rsid w:val="0045148F"/>
    <w:rsid w:val="00467C41"/>
    <w:rsid w:val="004735AB"/>
    <w:rsid w:val="00530D72"/>
    <w:rsid w:val="00567CF3"/>
    <w:rsid w:val="005762DB"/>
    <w:rsid w:val="00580292"/>
    <w:rsid w:val="0059183A"/>
    <w:rsid w:val="005976AC"/>
    <w:rsid w:val="005A0C0E"/>
    <w:rsid w:val="005B4BEB"/>
    <w:rsid w:val="005D3096"/>
    <w:rsid w:val="005D67EB"/>
    <w:rsid w:val="005F5F2A"/>
    <w:rsid w:val="005F7DB5"/>
    <w:rsid w:val="00666B2B"/>
    <w:rsid w:val="006678FB"/>
    <w:rsid w:val="0067710E"/>
    <w:rsid w:val="00681136"/>
    <w:rsid w:val="006B702B"/>
    <w:rsid w:val="006C02FF"/>
    <w:rsid w:val="00727015"/>
    <w:rsid w:val="00747EE9"/>
    <w:rsid w:val="00760B54"/>
    <w:rsid w:val="00772883"/>
    <w:rsid w:val="007972EC"/>
    <w:rsid w:val="007B0C8D"/>
    <w:rsid w:val="007B6995"/>
    <w:rsid w:val="00844060"/>
    <w:rsid w:val="00851843"/>
    <w:rsid w:val="008A7FF4"/>
    <w:rsid w:val="008B021A"/>
    <w:rsid w:val="008B714F"/>
    <w:rsid w:val="008E41B9"/>
    <w:rsid w:val="008F1798"/>
    <w:rsid w:val="008F4C56"/>
    <w:rsid w:val="00942E10"/>
    <w:rsid w:val="009433BF"/>
    <w:rsid w:val="0095194E"/>
    <w:rsid w:val="009626FC"/>
    <w:rsid w:val="0096540D"/>
    <w:rsid w:val="00966F9F"/>
    <w:rsid w:val="00970AD7"/>
    <w:rsid w:val="00982790"/>
    <w:rsid w:val="00986CB4"/>
    <w:rsid w:val="009A6260"/>
    <w:rsid w:val="009E40C8"/>
    <w:rsid w:val="00A029B6"/>
    <w:rsid w:val="00A10AEE"/>
    <w:rsid w:val="00A27DA0"/>
    <w:rsid w:val="00A45EFA"/>
    <w:rsid w:val="00A9396A"/>
    <w:rsid w:val="00AD29F7"/>
    <w:rsid w:val="00AE1C1D"/>
    <w:rsid w:val="00B149C7"/>
    <w:rsid w:val="00B4220C"/>
    <w:rsid w:val="00B52218"/>
    <w:rsid w:val="00B539D0"/>
    <w:rsid w:val="00B55258"/>
    <w:rsid w:val="00BB76F2"/>
    <w:rsid w:val="00BD53CD"/>
    <w:rsid w:val="00C01BFC"/>
    <w:rsid w:val="00C506BA"/>
    <w:rsid w:val="00C73A4D"/>
    <w:rsid w:val="00C74AFB"/>
    <w:rsid w:val="00C901CF"/>
    <w:rsid w:val="00CA358A"/>
    <w:rsid w:val="00CC0F50"/>
    <w:rsid w:val="00CC3F48"/>
    <w:rsid w:val="00CD5B22"/>
    <w:rsid w:val="00CF24C8"/>
    <w:rsid w:val="00D22462"/>
    <w:rsid w:val="00D83BCA"/>
    <w:rsid w:val="00D841B7"/>
    <w:rsid w:val="00DE077A"/>
    <w:rsid w:val="00DE40CF"/>
    <w:rsid w:val="00E31C61"/>
    <w:rsid w:val="00E37E96"/>
    <w:rsid w:val="00E40441"/>
    <w:rsid w:val="00E746F0"/>
    <w:rsid w:val="00E74F69"/>
    <w:rsid w:val="00E82151"/>
    <w:rsid w:val="00EC3196"/>
    <w:rsid w:val="00F145A5"/>
    <w:rsid w:val="00F527FA"/>
    <w:rsid w:val="00F53DA8"/>
    <w:rsid w:val="00FA07CE"/>
    <w:rsid w:val="00FB4513"/>
    <w:rsid w:val="00FD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y body text"/>
    <w:qFormat/>
    <w:rsid w:val="00285A90"/>
    <w:pPr>
      <w:widowControl w:val="0"/>
      <w:suppressAutoHyphens/>
      <w:spacing w:after="0" w:line="240" w:lineRule="auto"/>
    </w:pPr>
    <w:rPr>
      <w:rFonts w:ascii="Times New Roman" w:eastAsia="Times New Roman" w:hAnsi="Times New Roman" w:cs="Cambri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B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5B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5B2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B22"/>
    <w:rPr>
      <w:rFonts w:ascii="Arial" w:hAnsi="Arial"/>
      <w:sz w:val="19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B149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9C7"/>
    <w:rPr>
      <w:lang w:val="es-ES"/>
    </w:rPr>
  </w:style>
  <w:style w:type="paragraph" w:customStyle="1" w:styleId="Bheader">
    <w:name w:val="B header"/>
    <w:rsid w:val="00B149C7"/>
    <w:pPr>
      <w:widowControl w:val="0"/>
      <w:suppressAutoHyphens/>
      <w:spacing w:before="120" w:after="120" w:line="240" w:lineRule="auto"/>
    </w:pPr>
    <w:rPr>
      <w:rFonts w:ascii="Times New Roman" w:eastAsia="Arial" w:hAnsi="Times New Roman" w:cs="TimesNewRomanPS-BoldMT"/>
      <w:b/>
      <w:bCs/>
      <w:color w:val="000000"/>
      <w:sz w:val="28"/>
      <w:szCs w:val="28"/>
      <w:lang w:val="en-GB"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CD5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customStyle="1" w:styleId="Heading2Char">
    <w:name w:val="Heading 2 Char"/>
    <w:basedOn w:val="DefaultParagraphFont"/>
    <w:link w:val="Heading2"/>
    <w:uiPriority w:val="9"/>
    <w:rsid w:val="00CD5B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Heading3Char">
    <w:name w:val="Heading 3 Char"/>
    <w:basedOn w:val="DefaultParagraphFont"/>
    <w:link w:val="Heading3"/>
    <w:uiPriority w:val="9"/>
    <w:rsid w:val="00CD5B22"/>
    <w:rPr>
      <w:rFonts w:asciiTheme="majorHAnsi" w:eastAsiaTheme="majorEastAsia" w:hAnsiTheme="majorHAnsi" w:cstheme="majorBidi"/>
      <w:b/>
      <w:bCs/>
      <w:color w:val="4F81BD" w:themeColor="accent1"/>
      <w:sz w:val="19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B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B22"/>
    <w:rPr>
      <w:rFonts w:ascii="Tahoma" w:hAnsi="Tahoma" w:cs="Tahoma"/>
      <w:sz w:val="16"/>
      <w:szCs w:val="16"/>
      <w:lang w:val="es-E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43"/>
    <w:rPr>
      <w:rFonts w:ascii="Arial" w:hAnsi="Arial"/>
      <w:sz w:val="20"/>
      <w:szCs w:val="20"/>
      <w:lang w:val="es-ES"/>
    </w:rPr>
  </w:style>
  <w:style w:type="paragraph" w:styleId="CommentSubject">
    <w:name w:val="annotation subject"/>
    <w:basedOn w:val="Normal"/>
    <w:link w:val="CommentSubjectChar"/>
    <w:uiPriority w:val="99"/>
    <w:semiHidden/>
    <w:unhideWhenUsed/>
    <w:rsid w:val="00CD5B22"/>
    <w:rPr>
      <w:b/>
      <w:bCs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CD5B22"/>
    <w:rPr>
      <w:rFonts w:ascii="Arial" w:hAnsi="Arial"/>
      <w:b/>
      <w:bCs/>
      <w:sz w:val="20"/>
      <w:szCs w:val="20"/>
      <w:lang w:val="es-ES"/>
    </w:rPr>
  </w:style>
  <w:style w:type="paragraph" w:styleId="NormalWeb">
    <w:name w:val="Normal (Web)"/>
    <w:basedOn w:val="Normal"/>
    <w:uiPriority w:val="99"/>
    <w:unhideWhenUsed/>
    <w:rsid w:val="00CD5B22"/>
    <w:pPr>
      <w:spacing w:before="100" w:beforeAutospacing="1" w:after="100" w:afterAutospacing="1"/>
    </w:pPr>
    <w:rPr>
      <w:rFonts w:cs="Times New Roman"/>
      <w:lang w:eastAsia="es-ES"/>
    </w:rPr>
  </w:style>
  <w:style w:type="paragraph" w:customStyle="1" w:styleId="00ENUNCIADOS">
    <w:name w:val="00 ENUNCIADOS"/>
    <w:basedOn w:val="Normal"/>
    <w:link w:val="00ENUNCIADOSCar"/>
    <w:qFormat/>
    <w:rsid w:val="00285A90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b/>
      <w:sz w:val="19"/>
      <w:szCs w:val="19"/>
      <w:lang w:val="es-ES" w:eastAsia="en-US"/>
    </w:rPr>
  </w:style>
  <w:style w:type="paragraph" w:customStyle="1" w:styleId="01SOLUCIONES">
    <w:name w:val="01 SOLUCIONES"/>
    <w:basedOn w:val="Normal"/>
    <w:link w:val="01SOLUCIONESCar"/>
    <w:qFormat/>
    <w:rsid w:val="00285A90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color w:val="FF0000"/>
      <w:sz w:val="19"/>
      <w:szCs w:val="19"/>
      <w:lang w:val="es-ES" w:eastAsia="en-US"/>
    </w:rPr>
  </w:style>
  <w:style w:type="character" w:customStyle="1" w:styleId="00ENUNCIADOSCar">
    <w:name w:val="00 ENUNCIADOS Car"/>
    <w:basedOn w:val="DefaultParagraphFont"/>
    <w:link w:val="00ENUNCIADOS"/>
    <w:rsid w:val="00285A90"/>
    <w:rPr>
      <w:rFonts w:ascii="Arial" w:hAnsi="Arial" w:cs="Arial"/>
      <w:b/>
      <w:sz w:val="19"/>
      <w:szCs w:val="19"/>
      <w:lang w:val="es-ES"/>
    </w:rPr>
  </w:style>
  <w:style w:type="character" w:customStyle="1" w:styleId="01SOLUCIONESCar">
    <w:name w:val="01 SOLUCIONES Car"/>
    <w:basedOn w:val="DefaultParagraphFont"/>
    <w:link w:val="01SOLUCIONES"/>
    <w:rsid w:val="00285A90"/>
    <w:rPr>
      <w:rFonts w:ascii="Arial" w:hAnsi="Arial" w:cs="Arial"/>
      <w:color w:val="FF0000"/>
      <w:sz w:val="19"/>
      <w:szCs w:val="19"/>
      <w:lang w:val="es-ES"/>
    </w:rPr>
  </w:style>
  <w:style w:type="paragraph" w:styleId="Revision">
    <w:name w:val="Revision"/>
    <w:hidden/>
    <w:uiPriority w:val="99"/>
    <w:semiHidden/>
    <w:rsid w:val="00CD5B22"/>
    <w:pPr>
      <w:spacing w:after="0" w:line="240" w:lineRule="auto"/>
    </w:pPr>
    <w:rPr>
      <w:rFonts w:ascii="Arial" w:hAnsi="Arial"/>
      <w:sz w:val="19"/>
      <w:lang w:val="es-ES"/>
    </w:rPr>
  </w:style>
  <w:style w:type="paragraph" w:customStyle="1" w:styleId="03Textonormal">
    <w:name w:val="03 Texto normal"/>
    <w:basedOn w:val="01SOLUCIONES"/>
    <w:qFormat/>
    <w:rsid w:val="00285A90"/>
    <w:rPr>
      <w:color w:val="auto"/>
    </w:rPr>
  </w:style>
  <w:style w:type="paragraph" w:customStyle="1" w:styleId="04TextoLectura">
    <w:name w:val="04 Texto Lectura"/>
    <w:basedOn w:val="03Textonormal"/>
    <w:qFormat/>
    <w:rsid w:val="00285A90"/>
    <w:rPr>
      <w:rFonts w:ascii="Times New Roman" w:hAnsi="Times New Roman" w:cs="Times New Roman"/>
      <w:sz w:val="20"/>
      <w:szCs w:val="20"/>
    </w:rPr>
  </w:style>
  <w:style w:type="paragraph" w:customStyle="1" w:styleId="05FOTO">
    <w:name w:val="05 FOTO"/>
    <w:basedOn w:val="03Textonormal"/>
    <w:qFormat/>
    <w:rsid w:val="00285A90"/>
    <w:rPr>
      <w:color w:val="0000FF"/>
    </w:rPr>
  </w:style>
  <w:style w:type="paragraph" w:customStyle="1" w:styleId="Head1">
    <w:name w:val="Head 1"/>
    <w:basedOn w:val="Normal"/>
    <w:qFormat/>
    <w:rsid w:val="00285A90"/>
    <w:rPr>
      <w:rFonts w:ascii="Arial" w:hAnsi="Arial"/>
      <w:b/>
      <w:sz w:val="28"/>
      <w:szCs w:val="28"/>
      <w:lang w:val="es-ES"/>
    </w:rPr>
  </w:style>
  <w:style w:type="paragraph" w:styleId="NoSpacing">
    <w:name w:val="No Spacing"/>
    <w:uiPriority w:val="1"/>
    <w:qFormat/>
    <w:rsid w:val="00285A90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answers">
    <w:name w:val="answers"/>
    <w:basedOn w:val="NoSpacing"/>
    <w:qFormat/>
    <w:rsid w:val="00285A90"/>
    <w:rPr>
      <w:i/>
      <w:color w:val="FF0000"/>
      <w:lang w:val="en-US"/>
    </w:rPr>
  </w:style>
  <w:style w:type="paragraph" w:customStyle="1" w:styleId="Head2">
    <w:name w:val="Head 2"/>
    <w:basedOn w:val="Normal"/>
    <w:qFormat/>
    <w:rsid w:val="00285A90"/>
    <w:rPr>
      <w:rFonts w:ascii="Arial" w:hAnsi="Arial"/>
      <w:b/>
      <w:lang w:val="es-ES"/>
    </w:rPr>
  </w:style>
  <w:style w:type="paragraph" w:customStyle="1" w:styleId="06Cabecera">
    <w:name w:val="06 Cabecera"/>
    <w:basedOn w:val="05FOTO"/>
    <w:qFormat/>
    <w:rsid w:val="00285A90"/>
    <w:rPr>
      <w:color w:val="aut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B76F2"/>
    <w:rPr>
      <w:sz w:val="16"/>
      <w:szCs w:val="16"/>
    </w:rPr>
  </w:style>
  <w:style w:type="paragraph" w:customStyle="1" w:styleId="07Gaps">
    <w:name w:val="07 Gaps"/>
    <w:basedOn w:val="06Cabecera"/>
    <w:qFormat/>
    <w:rsid w:val="00285A90"/>
    <w:pPr>
      <w:spacing w:before="200"/>
    </w:pPr>
    <w:rPr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legre\Desktop\FP\Basica\TRF\Nueva%20plantil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Nueva plantilla.dotx</Template>
  <TotalTime>487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csanchez</cp:lastModifiedBy>
  <cp:revision>35</cp:revision>
  <cp:lastPrinted>2014-06-09T16:22:00Z</cp:lastPrinted>
  <dcterms:created xsi:type="dcterms:W3CDTF">2014-05-15T08:35:00Z</dcterms:created>
  <dcterms:modified xsi:type="dcterms:W3CDTF">2014-07-21T07:34:00Z</dcterms:modified>
</cp:coreProperties>
</file>